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091AC" w14:textId="77777777" w:rsidR="00D425D3" w:rsidRDefault="00D425D3"/>
    <w:p w14:paraId="72515603" w14:textId="77777777" w:rsidR="006C0CB8" w:rsidRDefault="006C0CB8"/>
    <w:p w14:paraId="355DABD3" w14:textId="77777777" w:rsidR="00676CC9" w:rsidRDefault="00000000" w:rsidP="00676CC9">
      <w:sdt>
        <w:sdtPr>
          <w:id w:val="168771030"/>
          <w:lock w:val="contentLocked"/>
          <w:placeholder>
            <w:docPart w:val="B26781AD45C147E7AEA9BF260A7DACFE"/>
          </w:placeholder>
          <w:group/>
        </w:sdtPr>
        <w:sdtContent>
          <w:sdt>
            <w:sdtPr>
              <w:alias w:val="Naam geadresseerde"/>
              <w:tag w:val="Naam geadresseerde"/>
              <w:id w:val="-406839601"/>
              <w:placeholder>
                <w:docPart w:val="B26781AD45C147E7AEA9BF260A7DACFE"/>
              </w:placeholder>
              <w15:color w:val="000000"/>
              <w:text/>
            </w:sdtPr>
            <w:sdtContent>
              <w:r w:rsidR="00305D1F">
                <w:t>p</w:t>
              </w:r>
              <w:r w:rsidR="008C51CB">
                <w:t xml:space="preserve">rof. dr. P.H. van </w:t>
              </w:r>
              <w:proofErr w:type="spellStart"/>
              <w:r w:rsidR="008C51CB">
                <w:t>Tienderen</w:t>
              </w:r>
              <w:proofErr w:type="spellEnd"/>
            </w:sdtContent>
          </w:sdt>
          <w:r w:rsidR="008C51CB">
            <w:br/>
          </w:r>
          <w:sdt>
            <w:sdtPr>
              <w:alias w:val="Adres"/>
              <w:tag w:val="Adres"/>
              <w:id w:val="-1227066123"/>
              <w:placeholder>
                <w:docPart w:val="B26781AD45C147E7AEA9BF260A7DACFE"/>
              </w:placeholder>
              <w15:color w:val="000000"/>
            </w:sdtPr>
            <w:sdtContent>
              <w:r w:rsidR="008C51CB" w:rsidRPr="008C51CB">
                <w:t>Postbus 92416</w:t>
              </w:r>
              <w:r w:rsidR="008C51CB" w:rsidRPr="008C51CB">
                <w:br/>
                <w:t>1090 GE Amsterdam</w:t>
              </w:r>
              <w:r w:rsidR="008C51CB">
                <w:rPr>
                  <w:rFonts w:ascii="Open Sans" w:hAnsi="Open Sans" w:cs="Open Sans"/>
                  <w:b/>
                  <w:bCs/>
                  <w:color w:val="000000"/>
                  <w:sz w:val="17"/>
                  <w:szCs w:val="17"/>
                </w:rPr>
                <w:t xml:space="preserve"> </w:t>
              </w:r>
            </w:sdtContent>
          </w:sdt>
        </w:sdtContent>
      </w:sdt>
    </w:p>
    <w:p w14:paraId="65958582" w14:textId="77777777" w:rsidR="00D425D3" w:rsidRDefault="00D425D3" w:rsidP="00676CC9"/>
    <w:p w14:paraId="342FAD7C" w14:textId="77777777" w:rsidR="00676CC9" w:rsidRDefault="00676CC9" w:rsidP="00676CC9">
      <w:r>
        <w:tab/>
      </w:r>
      <w:r>
        <w:tab/>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1549"/>
      </w:tblGrid>
      <w:tr w:rsidR="00676CC9" w14:paraId="075EC603" w14:textId="77777777" w:rsidTr="00305D1F">
        <w:trPr>
          <w:trHeight w:val="544"/>
        </w:trPr>
        <w:tc>
          <w:tcPr>
            <w:tcW w:w="7513" w:type="dxa"/>
          </w:tcPr>
          <w:sdt>
            <w:sdtPr>
              <w:rPr>
                <w:b/>
                <w:bCs/>
                <w:sz w:val="16"/>
                <w:szCs w:val="16"/>
              </w:rPr>
              <w:id w:val="1032002734"/>
              <w:lock w:val="contentLocked"/>
              <w:placeholder>
                <w:docPart w:val="B26781AD45C147E7AEA9BF260A7DACFE"/>
              </w:placeholder>
              <w:group/>
            </w:sdtPr>
            <w:sdtEndPr>
              <w:rPr>
                <w:b w:val="0"/>
                <w:bCs w:val="0"/>
                <w:sz w:val="20"/>
                <w:szCs w:val="20"/>
              </w:rPr>
            </w:sdtEndPr>
            <w:sdtContent>
              <w:p w14:paraId="241F3F0C" w14:textId="498DC791" w:rsidR="00676CC9" w:rsidRDefault="00676CC9" w:rsidP="008C51CB">
                <w:pPr>
                  <w:rPr>
                    <w:b/>
                    <w:bCs/>
                    <w:sz w:val="16"/>
                    <w:szCs w:val="16"/>
                  </w:rPr>
                </w:pPr>
                <w:r w:rsidRPr="00676CC9">
                  <w:rPr>
                    <w:b/>
                    <w:bCs/>
                    <w:sz w:val="16"/>
                    <w:szCs w:val="16"/>
                  </w:rPr>
                  <w:t>Datum</w:t>
                </w:r>
                <w:r>
                  <w:rPr>
                    <w:b/>
                    <w:bCs/>
                    <w:sz w:val="16"/>
                    <w:szCs w:val="16"/>
                  </w:rPr>
                  <w:br/>
                </w:r>
                <w:sdt>
                  <w:sdtPr>
                    <w:alias w:val="Datum"/>
                    <w:tag w:val="Datum"/>
                    <w:id w:val="-1152512086"/>
                    <w:placeholder>
                      <w:docPart w:val="50D1747F5A2248ED8B5DEA5821743215"/>
                    </w:placeholder>
                    <w15:color w:val="000000"/>
                    <w:text/>
                  </w:sdtPr>
                  <w:sdtContent>
                    <w:r w:rsidR="009206ED">
                      <w:t>8</w:t>
                    </w:r>
                    <w:r>
                      <w:t xml:space="preserve"> </w:t>
                    </w:r>
                    <w:r w:rsidR="009206ED">
                      <w:t>april</w:t>
                    </w:r>
                    <w:r>
                      <w:t xml:space="preserve"> </w:t>
                    </w:r>
                    <w:r w:rsidRPr="00676CC9">
                      <w:t>2025</w:t>
                    </w:r>
                  </w:sdtContent>
                </w:sdt>
                <w:r>
                  <w:tab/>
                </w:r>
              </w:p>
            </w:sdtContent>
          </w:sdt>
        </w:tc>
        <w:tc>
          <w:tcPr>
            <w:tcW w:w="1549" w:type="dxa"/>
          </w:tcPr>
          <w:sdt>
            <w:sdtPr>
              <w:rPr>
                <w:b/>
                <w:bCs/>
                <w:sz w:val="16"/>
                <w:szCs w:val="16"/>
              </w:rPr>
              <w:id w:val="-1759746763"/>
              <w:lock w:val="contentLocked"/>
              <w:placeholder>
                <w:docPart w:val="B26781AD45C147E7AEA9BF260A7DACFE"/>
              </w:placeholder>
              <w:group/>
            </w:sdtPr>
            <w:sdtEndPr>
              <w:rPr>
                <w:b w:val="0"/>
                <w:bCs w:val="0"/>
                <w:sz w:val="20"/>
                <w:szCs w:val="20"/>
              </w:rPr>
            </w:sdtEndPr>
            <w:sdtContent>
              <w:p w14:paraId="5DC27065" w14:textId="2FFFD6F6" w:rsidR="00676CC9" w:rsidRDefault="00676CC9" w:rsidP="008C51CB">
                <w:pPr>
                  <w:rPr>
                    <w:b/>
                    <w:bCs/>
                    <w:sz w:val="16"/>
                    <w:szCs w:val="16"/>
                  </w:rPr>
                </w:pPr>
                <w:r>
                  <w:rPr>
                    <w:b/>
                    <w:bCs/>
                    <w:sz w:val="16"/>
                    <w:szCs w:val="16"/>
                  </w:rPr>
                  <w:t>Uw kenmerk</w:t>
                </w:r>
                <w:r>
                  <w:rPr>
                    <w:b/>
                    <w:bCs/>
                    <w:sz w:val="16"/>
                    <w:szCs w:val="16"/>
                  </w:rPr>
                  <w:br/>
                </w:r>
                <w:sdt>
                  <w:sdtPr>
                    <w:alias w:val="Kenmerk extern"/>
                    <w:tag w:val="Kenmerk extern"/>
                    <w:id w:val="-283270750"/>
                    <w:placeholder>
                      <w:docPart w:val="C9BC5D843D5B4A20A8B9AEFFAC9B4D4E"/>
                    </w:placeholder>
                    <w15:color w:val="000000"/>
                    <w:text/>
                  </w:sdtPr>
                  <w:sdtContent>
                    <w:r w:rsidR="009206ED" w:rsidRPr="009206ED">
                      <w:t>fnw25u0015</w:t>
                    </w:r>
                  </w:sdtContent>
                </w:sdt>
              </w:p>
            </w:sdtContent>
          </w:sdt>
        </w:tc>
      </w:tr>
      <w:tr w:rsidR="00676CC9" w14:paraId="67435F32" w14:textId="77777777" w:rsidTr="00305D1F">
        <w:trPr>
          <w:trHeight w:val="566"/>
        </w:trPr>
        <w:tc>
          <w:tcPr>
            <w:tcW w:w="7513" w:type="dxa"/>
          </w:tcPr>
          <w:sdt>
            <w:sdtPr>
              <w:rPr>
                <w:b/>
                <w:bCs/>
                <w:sz w:val="16"/>
                <w:szCs w:val="16"/>
              </w:rPr>
              <w:id w:val="844674309"/>
              <w:lock w:val="contentLocked"/>
              <w:placeholder>
                <w:docPart w:val="B26781AD45C147E7AEA9BF260A7DACFE"/>
              </w:placeholder>
              <w:group/>
            </w:sdtPr>
            <w:sdtEndPr>
              <w:rPr>
                <w:b w:val="0"/>
                <w:bCs w:val="0"/>
                <w:sz w:val="20"/>
                <w:szCs w:val="20"/>
              </w:rPr>
            </w:sdtEndPr>
            <w:sdtContent>
              <w:p w14:paraId="59DF031B" w14:textId="065FD6D1" w:rsidR="00676CC9" w:rsidRDefault="00676CC9" w:rsidP="008C51CB">
                <w:pPr>
                  <w:rPr>
                    <w:b/>
                    <w:bCs/>
                    <w:sz w:val="16"/>
                    <w:szCs w:val="16"/>
                  </w:rPr>
                </w:pPr>
                <w:r>
                  <w:rPr>
                    <w:b/>
                    <w:bCs/>
                    <w:sz w:val="16"/>
                    <w:szCs w:val="16"/>
                  </w:rPr>
                  <w:t>Contactpersoon</w:t>
                </w:r>
                <w:r>
                  <w:rPr>
                    <w:b/>
                    <w:bCs/>
                    <w:sz w:val="16"/>
                    <w:szCs w:val="16"/>
                  </w:rPr>
                  <w:br/>
                </w:r>
                <w:sdt>
                  <w:sdtPr>
                    <w:alias w:val="Contactpersoon"/>
                    <w:id w:val="-1624075646"/>
                    <w:placeholder>
                      <w:docPart w:val="8428198FC5C94825A17AE9AC16ECE1D5"/>
                    </w:placeholder>
                    <w15:color w:val="000000"/>
                    <w:text/>
                  </w:sdtPr>
                  <w:sdtContent>
                    <w:r w:rsidR="009206ED">
                      <w:t>R.A.J. Wacanno</w:t>
                    </w:r>
                  </w:sdtContent>
                </w:sdt>
                <w:r>
                  <w:tab/>
                </w:r>
              </w:p>
            </w:sdtContent>
          </w:sdt>
        </w:tc>
        <w:tc>
          <w:tcPr>
            <w:tcW w:w="1549" w:type="dxa"/>
          </w:tcPr>
          <w:sdt>
            <w:sdtPr>
              <w:rPr>
                <w:b/>
                <w:bCs/>
                <w:sz w:val="16"/>
                <w:szCs w:val="16"/>
              </w:rPr>
              <w:id w:val="-428358835"/>
              <w:lock w:val="contentLocked"/>
              <w:placeholder>
                <w:docPart w:val="B26781AD45C147E7AEA9BF260A7DACFE"/>
              </w:placeholder>
              <w:group/>
            </w:sdtPr>
            <w:sdtEndPr>
              <w:rPr>
                <w:b w:val="0"/>
                <w:bCs w:val="0"/>
                <w:sz w:val="20"/>
                <w:szCs w:val="20"/>
              </w:rPr>
            </w:sdtEndPr>
            <w:sdtContent>
              <w:p w14:paraId="5B870E7B" w14:textId="63C7D9F7" w:rsidR="00676CC9" w:rsidRDefault="00676CC9" w:rsidP="008C51CB">
                <w:pPr>
                  <w:rPr>
                    <w:b/>
                    <w:bCs/>
                    <w:sz w:val="16"/>
                    <w:szCs w:val="16"/>
                  </w:rPr>
                </w:pPr>
                <w:r>
                  <w:rPr>
                    <w:b/>
                    <w:bCs/>
                    <w:sz w:val="16"/>
                    <w:szCs w:val="16"/>
                  </w:rPr>
                  <w:t>Ons kenmerk</w:t>
                </w:r>
                <w:r>
                  <w:rPr>
                    <w:b/>
                    <w:bCs/>
                    <w:sz w:val="16"/>
                    <w:szCs w:val="16"/>
                  </w:rPr>
                  <w:br/>
                </w:r>
                <w:sdt>
                  <w:sdtPr>
                    <w:alias w:val="Kenmerk intern"/>
                    <w:id w:val="-512307508"/>
                    <w:placeholder>
                      <w:docPart w:val="4A1EA8E62CA040A7A563F49950F586C0"/>
                    </w:placeholder>
                    <w15:color w:val="000000"/>
                    <w:text/>
                  </w:sdtPr>
                  <w:sdtContent>
                    <w:r>
                      <w:t>2425-</w:t>
                    </w:r>
                    <w:r w:rsidR="003465B4">
                      <w:t>9</w:t>
                    </w:r>
                  </w:sdtContent>
                </w:sdt>
              </w:p>
            </w:sdtContent>
          </w:sdt>
        </w:tc>
      </w:tr>
      <w:tr w:rsidR="00DF037C" w14:paraId="4A77960B" w14:textId="77777777" w:rsidTr="00305D1F">
        <w:trPr>
          <w:trHeight w:val="560"/>
        </w:trPr>
        <w:tc>
          <w:tcPr>
            <w:tcW w:w="7513" w:type="dxa"/>
          </w:tcPr>
          <w:p w14:paraId="1EA7EB31" w14:textId="08E8EB5E" w:rsidR="00DF037C" w:rsidRDefault="00000000" w:rsidP="008C51CB">
            <w:pPr>
              <w:rPr>
                <w:b/>
                <w:bCs/>
                <w:sz w:val="16"/>
                <w:szCs w:val="16"/>
              </w:rPr>
            </w:pPr>
            <w:sdt>
              <w:sdtPr>
                <w:rPr>
                  <w:b/>
                  <w:bCs/>
                  <w:sz w:val="16"/>
                  <w:szCs w:val="16"/>
                </w:rPr>
                <w:id w:val="-1665315174"/>
                <w:lock w:val="contentLocked"/>
                <w:placeholder>
                  <w:docPart w:val="B26781AD45C147E7AEA9BF260A7DACFE"/>
                </w:placeholder>
                <w:group/>
              </w:sdtPr>
              <w:sdtEndPr>
                <w:rPr>
                  <w:b w:val="0"/>
                  <w:bCs w:val="0"/>
                  <w:sz w:val="20"/>
                  <w:szCs w:val="20"/>
                </w:rPr>
              </w:sdtEndPr>
              <w:sdtContent>
                <w:r w:rsidR="00DF037C">
                  <w:rPr>
                    <w:b/>
                    <w:bCs/>
                    <w:sz w:val="16"/>
                    <w:szCs w:val="16"/>
                  </w:rPr>
                  <w:t>Onderwerp</w:t>
                </w:r>
                <w:r w:rsidR="00DF037C">
                  <w:rPr>
                    <w:b/>
                    <w:bCs/>
                    <w:sz w:val="16"/>
                    <w:szCs w:val="16"/>
                  </w:rPr>
                  <w:br/>
                </w:r>
                <w:sdt>
                  <w:sdtPr>
                    <w:rPr>
                      <w:kern w:val="0"/>
                      <w14:ligatures w14:val="none"/>
                    </w:rPr>
                    <w:alias w:val="Onderwerp"/>
                    <w:id w:val="421077024"/>
                    <w:placeholder>
                      <w:docPart w:val="9B7C20E560604C98BEA652B02D01AF8F"/>
                    </w:placeholder>
                    <w15:color w:val="000000"/>
                    <w:text/>
                  </w:sdtPr>
                  <w:sdtContent>
                    <w:r w:rsidR="00F57A2B" w:rsidRPr="00F57A2B">
                      <w:rPr>
                        <w:kern w:val="0"/>
                        <w14:ligatures w14:val="none"/>
                      </w:rPr>
                      <w:t>Reactie op reactie op advies wijzigingsvoorstel Faculteitsreglement</w:t>
                    </w:r>
                  </w:sdtContent>
                </w:sdt>
              </w:sdtContent>
            </w:sdt>
            <w:r w:rsidR="00DF037C">
              <w:tab/>
            </w:r>
          </w:p>
        </w:tc>
        <w:tc>
          <w:tcPr>
            <w:tcW w:w="1549" w:type="dxa"/>
          </w:tcPr>
          <w:p w14:paraId="2AF66B1A" w14:textId="77777777" w:rsidR="00DF037C" w:rsidRDefault="00DF037C" w:rsidP="008C51CB">
            <w:pPr>
              <w:rPr>
                <w:b/>
                <w:bCs/>
                <w:sz w:val="16"/>
                <w:szCs w:val="16"/>
              </w:rPr>
            </w:pPr>
          </w:p>
        </w:tc>
      </w:tr>
      <w:tr w:rsidR="00DF037C" w14:paraId="358CE4B9" w14:textId="77777777" w:rsidTr="000A7CF2">
        <w:tc>
          <w:tcPr>
            <w:tcW w:w="7513" w:type="dxa"/>
          </w:tcPr>
          <w:p w14:paraId="68C3F66A" w14:textId="1E1924EA" w:rsidR="00DF037C" w:rsidRDefault="00000000" w:rsidP="008C51CB">
            <w:pPr>
              <w:rPr>
                <w:b/>
                <w:bCs/>
                <w:sz w:val="16"/>
                <w:szCs w:val="16"/>
              </w:rPr>
            </w:pPr>
            <w:sdt>
              <w:sdtPr>
                <w:rPr>
                  <w:b/>
                  <w:bCs/>
                  <w:sz w:val="16"/>
                  <w:szCs w:val="16"/>
                </w:rPr>
                <w:id w:val="-2100863293"/>
                <w:lock w:val="contentLocked"/>
                <w:placeholder>
                  <w:docPart w:val="B26781AD45C147E7AEA9BF260A7DACFE"/>
                </w:placeholder>
                <w:group/>
              </w:sdtPr>
              <w:sdtEndPr>
                <w:rPr>
                  <w:b w:val="0"/>
                  <w:bCs w:val="0"/>
                  <w:sz w:val="20"/>
                  <w:szCs w:val="20"/>
                </w:rPr>
              </w:sdtEndPr>
              <w:sdtContent>
                <w:r w:rsidR="00DF037C">
                  <w:rPr>
                    <w:b/>
                    <w:bCs/>
                    <w:sz w:val="16"/>
                    <w:szCs w:val="16"/>
                  </w:rPr>
                  <w:t>Bijlage</w:t>
                </w:r>
                <w:r w:rsidR="00DF037C">
                  <w:rPr>
                    <w:b/>
                    <w:bCs/>
                    <w:sz w:val="16"/>
                    <w:szCs w:val="16"/>
                  </w:rPr>
                  <w:br/>
                </w:r>
                <w:sdt>
                  <w:sdtPr>
                    <w:alias w:val="Bijlage"/>
                    <w:id w:val="1612701102"/>
                    <w:placeholder>
                      <w:docPart w:val="06490C2BDCC04049AF06E9C4A66274CB"/>
                    </w:placeholder>
                    <w15:color w:val="000000"/>
                    <w:text/>
                  </w:sdtPr>
                  <w:sdtContent>
                    <w:r w:rsidR="00153B65">
                      <w:t xml:space="preserve"> </w:t>
                    </w:r>
                  </w:sdtContent>
                </w:sdt>
              </w:sdtContent>
            </w:sdt>
            <w:r w:rsidR="00DF037C">
              <w:tab/>
            </w:r>
          </w:p>
        </w:tc>
        <w:tc>
          <w:tcPr>
            <w:tcW w:w="1549" w:type="dxa"/>
          </w:tcPr>
          <w:p w14:paraId="40D13938" w14:textId="77777777" w:rsidR="00DF037C" w:rsidRDefault="00DF037C" w:rsidP="008C51CB">
            <w:pPr>
              <w:rPr>
                <w:b/>
                <w:bCs/>
                <w:sz w:val="16"/>
                <w:szCs w:val="16"/>
              </w:rPr>
            </w:pPr>
          </w:p>
        </w:tc>
      </w:tr>
    </w:tbl>
    <w:p w14:paraId="792F5CB4" w14:textId="77777777" w:rsidR="00305D1F" w:rsidRDefault="00305D1F" w:rsidP="000A7CF2"/>
    <w:p w14:paraId="29045AE1" w14:textId="77777777" w:rsidR="00D425D3" w:rsidRDefault="00D425D3" w:rsidP="00D425D3">
      <w:r>
        <w:t>Geachte decaan, beste Peter,</w:t>
      </w:r>
    </w:p>
    <w:p w14:paraId="271F3C63" w14:textId="77777777" w:rsidR="00D425D3" w:rsidRDefault="00D425D3" w:rsidP="00D425D3"/>
    <w:p w14:paraId="745C62DA" w14:textId="21BB9CFB" w:rsidR="00D425D3" w:rsidRDefault="00EA52FB" w:rsidP="00EE036D">
      <w:pPr>
        <w:jc w:val="both"/>
      </w:pPr>
      <w:r w:rsidRPr="00EA52FB">
        <w:t>De Facultaire Studentenraad van de Faculteit der Natuurwetenschappen, Wiskunde en Informatica 2024-2025—hierna “de raad”—wil middels deze brief</w:t>
      </w:r>
      <w:r>
        <w:t xml:space="preserve"> </w:t>
      </w:r>
      <w:r w:rsidR="009206ED">
        <w:t>reageren op uw reactie op ons ongevraagde advies ten aanzien van het Faculteitsreglement.</w:t>
      </w:r>
    </w:p>
    <w:p w14:paraId="36BE9218" w14:textId="45A9D855" w:rsidR="00F57A2B" w:rsidRDefault="00F57A2B" w:rsidP="00EE036D">
      <w:pPr>
        <w:jc w:val="both"/>
      </w:pPr>
      <w:r>
        <w:t>Als raad erkennen wij veel van de feitelijke punten die in uw reactie worden gemaakt. Het huidige artikel 22 waarvoor wij een wijziging hebben voorgesteld vorm</w:t>
      </w:r>
      <w:r w:rsidR="00153B65">
        <w:t>t</w:t>
      </w:r>
      <w:r>
        <w:t xml:space="preserve"> op onze faculteit de basis van de formele taak die de opleidingscommissies hebben bij het beoordelen van de uitvoering van de Onderwijs- en Examenregeling. </w:t>
      </w:r>
      <w:r w:rsidR="00EE036D">
        <w:t xml:space="preserve">De bepaling uit dit artikel vloeit voort uit lid 1b van artikel 9.18 van de Wet op het Hoger Onderwijs en Wetenschappelijk Onderzoek. Wij begrijpen dat er in de WHW, noch in enig reglement dat op onze universiteit van kracht is, een bepaling is opgenomen die ook de facultaire studentenraad deze verantwoordelijkheid geeft. Er is dus in die zin geen wettelijke motivatie achter het door ons gedane voorstel. </w:t>
      </w:r>
    </w:p>
    <w:p w14:paraId="284B6E0D" w14:textId="77777777" w:rsidR="003663B6" w:rsidRDefault="00EE036D" w:rsidP="00EE036D">
      <w:pPr>
        <w:jc w:val="both"/>
      </w:pPr>
      <w:r>
        <w:t xml:space="preserve">Wel is er voor de FSR wettelijk en reglementair bepaald dat wij tenminste jaarlijks een schriftelijk verslag uitbrengen over de gang van zaken op onze faculteit. De uitvoering van de OER vormt hierin een belangrijk onderdeel, aangezien deze voor veel studenten invloed heeft op hun studie. Wij hebben ook als raad ieder jaar onderwerpen waarbij deze uitvoering niet gaat zoals deze bij het schrijven van de OER voorzien was, en u geeft in uw reactie ook aan dat dit onderwerpen zijn die alle studenten en opleidingen aan gaan. </w:t>
      </w:r>
    </w:p>
    <w:p w14:paraId="770834A0" w14:textId="4D1AE876" w:rsidR="00EE036D" w:rsidRDefault="003663B6" w:rsidP="00EE036D">
      <w:pPr>
        <w:jc w:val="both"/>
      </w:pPr>
      <w:r>
        <w:t>De raad is in de huidige situatie reeds in staat dit soort zaken met u in verschillende overleggen te bespreken. Hieruit kunnen vervolgstappen komen die de uitvoering van de OER kunnen verbeteren. De ervaring van de raad is echter dat, omdat deze processen veelal een formeel kader missen, en de raad als orgaan aan constante jaarlijkse verandering onderhevig is, wij in deze vaak een lastigere positie hebben dan uw directieteam. Wij zien dat er in het recente verleden veel onderwerpen herhaaldelijk ter sprake zijn gekomen, maar dat voortgang soms toch stroef tot stand komt. Hoewel wij als raad niet de illusie hebben dat ons voorstel hier onmiddellijke en verregaande verbeteringen in aan zal brengen, zien wij dit toch als een stap om de raad formeel bij het proces van evaluatie te betrekken. Hiervoor is dan misschien zoals eerder gezegd geen strikt wettelijke verplichting voor, maar dat iets niet moet betekent niet dat iets niet kan, of zelfs wenselijk zou zijn.</w:t>
      </w:r>
    </w:p>
    <w:p w14:paraId="6E7437EC" w14:textId="57E61E7A" w:rsidR="009206ED" w:rsidRDefault="003663B6" w:rsidP="0056484B">
      <w:pPr>
        <w:jc w:val="both"/>
      </w:pPr>
      <w:r>
        <w:t xml:space="preserve">U geeft zelf aan dat u een meerwaarde ziet in het voorstel dat de raad een bijdrage levert aan de evaluatie van de uitvoering van de </w:t>
      </w:r>
      <w:proofErr w:type="spellStart"/>
      <w:r>
        <w:t>OER’en</w:t>
      </w:r>
      <w:proofErr w:type="spellEnd"/>
      <w:r>
        <w:t xml:space="preserve">. U benoemt daarbij dat hiervoor de bestaande overleggen tussen onze beide gremia voldoende zijn. Over het formeel maken van deze rol zegt u dit niet wenselijk te vinden, maar als </w:t>
      </w:r>
      <w:r>
        <w:lastRenderedPageBreak/>
        <w:t>reden noemt u daarbij vooral het ontbreken van een wettelijk kader en de reeds bestaande toegang die de raad heeft tot contact met u. Wij zijn het er echter niet mee eens dat slecht</w:t>
      </w:r>
      <w:r w:rsidR="00AC090B">
        <w:t>s</w:t>
      </w:r>
      <w:r>
        <w:t xml:space="preserve"> op basis hiervan gesteld kan worden dat een formele rol niet zou moeten bestaan. Op onze faculteit heeft de raad op sommige vlakken meer verantwoordelijkheden en rechten dan </w:t>
      </w:r>
      <w:r w:rsidR="0056484B">
        <w:t>strik genomen</w:t>
      </w:r>
      <w:r>
        <w:t xml:space="preserve"> </w:t>
      </w:r>
      <w:r w:rsidR="0056484B">
        <w:t>uit de wet zou hoeven voortvloeien. Wij zijn natuurlijk blij dat dit mogelijk is, en zien dit als een bewijs dat de basis die de wet qua rechten en plichten voor de FSR voorschrijft altijd nog aangevuld kan worden indien hier een duidelijke aanleiding voor is. Die aanleiding heeft de raad in haar advies geprobeerd naar voren te brengen. De meerwaarde van een bijdrage aan de evaluatie van de uitvoering van de OER die u ook zelf noemt zien wij zelf als een bevestiging hiervan.</w:t>
      </w:r>
      <w:r w:rsidR="00B8290B">
        <w:t xml:space="preserve"> Als raad horen wij graag waarom er in uw ogen dan toch een gat zit </w:t>
      </w:r>
      <w:r w:rsidR="00435F33">
        <w:t>tussen de meerwaarde v</w:t>
      </w:r>
      <w:r w:rsidR="00E965AA">
        <w:t>a</w:t>
      </w:r>
      <w:r w:rsidR="00435F33">
        <w:t>n betrokkenheid, maar onwenselijkheid dit te formaliseren.</w:t>
      </w:r>
    </w:p>
    <w:p w14:paraId="4839FADC" w14:textId="347F399C" w:rsidR="0056484B" w:rsidRDefault="0056484B" w:rsidP="0056484B">
      <w:pPr>
        <w:jc w:val="both"/>
      </w:pPr>
      <w:r>
        <w:t xml:space="preserve">Op het gebied van de </w:t>
      </w:r>
      <w:proofErr w:type="spellStart"/>
      <w:r>
        <w:t>OER’en</w:t>
      </w:r>
      <w:proofErr w:type="spellEnd"/>
      <w:r>
        <w:t xml:space="preserve"> bestaat nu natuurlijk ook al een jaarlijks proces van herziening, maar aangezien dit een proces is dat bestaat uit vele onderdelen, en er vaak ook strakke deadlines gelden, is het niet altijd mogelijk om hierin ook nog overige zaken rondom de OER te bespreken. Problemen bij de uitvoering hoeven natuurlijk niet altijd gepaard te gaan met voorstellen tot herziening. </w:t>
      </w:r>
    </w:p>
    <w:p w14:paraId="060EC9FE" w14:textId="3E589B3A" w:rsidR="0056484B" w:rsidRDefault="0056484B" w:rsidP="0056484B">
      <w:pPr>
        <w:jc w:val="both"/>
      </w:pPr>
      <w:r>
        <w:t xml:space="preserve">De raad heeft als orgaan een brede blik op hetgeen </w:t>
      </w:r>
      <w:r w:rsidR="00B42729">
        <w:t xml:space="preserve">dat zich </w:t>
      </w:r>
      <w:r>
        <w:t xml:space="preserve">op de FNWI afspeelt, ook als het gaat om de </w:t>
      </w:r>
      <w:proofErr w:type="spellStart"/>
      <w:r>
        <w:t>OER’en</w:t>
      </w:r>
      <w:proofErr w:type="spellEnd"/>
      <w:r>
        <w:t xml:space="preserve">. Wij denken dat dit perspectief niet per se volledig hoeft te overlappen met dat van opleidingscommissies, en denken daarom dat het een aanvulling kan vormen in het kader van de reeds geformaliseerde evaluatie.  Dat wij nu een directieteam tegenover ons hebben dat open staat voor constructief overleg hoeft natuurlijk ook geen garantie voor de toekomst te zijn. In het geval dat niet-geformaliseerde kanalen voor betrokkenheid van de raad wegvallen, geeft een bepaling als de door ons voorgestelde de zekerheid dat de raad ook op dit terrein betrokken blijft. </w:t>
      </w:r>
    </w:p>
    <w:p w14:paraId="36564132" w14:textId="1B21BCCD" w:rsidR="00153B65" w:rsidRDefault="00153B65" w:rsidP="0056484B">
      <w:pPr>
        <w:jc w:val="both"/>
      </w:pPr>
      <w:r>
        <w:t xml:space="preserve">Tijdens een eerder overleg is ook ter sprake gekomen dat er nagedacht kon worden over andere manieren waarop deze </w:t>
      </w:r>
      <w:r w:rsidR="005D1528">
        <w:t xml:space="preserve">rol van de FSR geformaliseerd zou kunnen worden. Als uw DT hier concrete </w:t>
      </w:r>
      <w:r w:rsidR="004A54D1">
        <w:t>ideeën over heeft, bespreken we dit natuurlijk graag.</w:t>
      </w:r>
    </w:p>
    <w:p w14:paraId="6CF31A19" w14:textId="77777777" w:rsidR="00D425D3" w:rsidRDefault="00D425D3" w:rsidP="00D425D3">
      <w:r>
        <w:t>Hopende u hiermee voldoende geïnformeerd te hebben, teken ik namens de gehele FSR en wacht ik uw reactie af.</w:t>
      </w:r>
    </w:p>
    <w:p w14:paraId="453D22F9" w14:textId="77777777" w:rsidR="00EA52FB" w:rsidRDefault="00EA52FB" w:rsidP="00D425D3"/>
    <w:p w14:paraId="557387E4" w14:textId="77777777" w:rsidR="00D425D3" w:rsidRDefault="00D425D3" w:rsidP="00D425D3">
      <w:r>
        <w:t>Met vriendelijke groeten,</w:t>
      </w:r>
    </w:p>
    <w:p w14:paraId="4C312313" w14:textId="77777777" w:rsidR="00D425D3" w:rsidRDefault="00D425D3" w:rsidP="00D425D3"/>
    <w:p w14:paraId="141B634D" w14:textId="77777777" w:rsidR="00D425D3" w:rsidRPr="005523DD" w:rsidRDefault="00D425D3" w:rsidP="00D425D3">
      <w:pPr>
        <w:rPr>
          <w:i/>
          <w:iCs/>
        </w:rPr>
      </w:pPr>
      <w:r>
        <w:t>Freddie Kiel</w:t>
      </w:r>
      <w:r>
        <w:br/>
      </w:r>
      <w:r>
        <w:rPr>
          <w:i/>
          <w:iCs/>
        </w:rPr>
        <w:t>Voorzitter FSR FNWI</w:t>
      </w:r>
    </w:p>
    <w:p w14:paraId="79BD3AD0" w14:textId="77777777" w:rsidR="000A7CF2" w:rsidRPr="00676CC9" w:rsidRDefault="000A7CF2" w:rsidP="000A7CF2"/>
    <w:sectPr w:rsidR="000A7CF2" w:rsidRPr="00676CC9" w:rsidSect="009261A2">
      <w:headerReference w:type="default" r:id="rId11"/>
      <w:footerReference w:type="default" r:id="rId12"/>
      <w:headerReference w:type="first" r:id="rId13"/>
      <w:footerReference w:type="first" r:id="rId14"/>
      <w:pgSz w:w="11906" w:h="16838"/>
      <w:pgMar w:top="212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4C374" w14:textId="77777777" w:rsidR="00D818F6" w:rsidRDefault="00D818F6" w:rsidP="00BC332C">
      <w:r>
        <w:separator/>
      </w:r>
    </w:p>
  </w:endnote>
  <w:endnote w:type="continuationSeparator" w:id="0">
    <w:p w14:paraId="7BCF5921" w14:textId="77777777" w:rsidR="00D818F6" w:rsidRDefault="00D818F6" w:rsidP="00BC3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0341729"/>
      <w:docPartObj>
        <w:docPartGallery w:val="Page Numbers (Bottom of Page)"/>
        <w:docPartUnique/>
      </w:docPartObj>
    </w:sdtPr>
    <w:sdtContent>
      <w:sdt>
        <w:sdtPr>
          <w:id w:val="99075894"/>
          <w:docPartObj>
            <w:docPartGallery w:val="Page Numbers (Top of Page)"/>
            <w:docPartUnique/>
          </w:docPartObj>
        </w:sdtPr>
        <w:sdtContent>
          <w:p w14:paraId="06580AF8" w14:textId="77777777" w:rsidR="00CE3A97" w:rsidRDefault="00CE3A97" w:rsidP="00BA6A21">
            <w:pPr>
              <w:jc w:val="right"/>
            </w:pPr>
            <w:r>
              <w:t xml:space="preserve">Pagina </w:t>
            </w:r>
            <w:r w:rsidRPr="00CE3A97">
              <w:rPr>
                <w:b/>
                <w:bCs/>
                <w:sz w:val="24"/>
                <w:szCs w:val="24"/>
              </w:rPr>
              <w:fldChar w:fldCharType="begin"/>
            </w:r>
            <w:r w:rsidRPr="00CE3A97">
              <w:rPr>
                <w:b/>
                <w:bCs/>
              </w:rPr>
              <w:instrText>PAGE</w:instrText>
            </w:r>
            <w:r w:rsidRPr="00CE3A97">
              <w:rPr>
                <w:b/>
                <w:bCs/>
                <w:sz w:val="24"/>
                <w:szCs w:val="24"/>
              </w:rPr>
              <w:fldChar w:fldCharType="separate"/>
            </w:r>
            <w:r>
              <w:rPr>
                <w:b/>
                <w:bCs/>
                <w:sz w:val="24"/>
                <w:szCs w:val="24"/>
              </w:rPr>
              <w:t>1</w:t>
            </w:r>
            <w:r w:rsidRPr="00CE3A97">
              <w:rPr>
                <w:b/>
                <w:bCs/>
                <w:sz w:val="24"/>
                <w:szCs w:val="24"/>
              </w:rPr>
              <w:fldChar w:fldCharType="end"/>
            </w:r>
            <w:r>
              <w:t xml:space="preserve"> van </w:t>
            </w:r>
            <w:r w:rsidRPr="00CE3A97">
              <w:rPr>
                <w:b/>
                <w:bCs/>
                <w:sz w:val="24"/>
                <w:szCs w:val="24"/>
              </w:rPr>
              <w:fldChar w:fldCharType="begin"/>
            </w:r>
            <w:r w:rsidRPr="00CE3A97">
              <w:rPr>
                <w:b/>
                <w:bCs/>
              </w:rPr>
              <w:instrText>NUMPAGES</w:instrText>
            </w:r>
            <w:r w:rsidRPr="00CE3A97">
              <w:rPr>
                <w:b/>
                <w:bCs/>
                <w:sz w:val="24"/>
                <w:szCs w:val="24"/>
              </w:rPr>
              <w:fldChar w:fldCharType="separate"/>
            </w:r>
            <w:r>
              <w:rPr>
                <w:b/>
                <w:bCs/>
                <w:sz w:val="24"/>
                <w:szCs w:val="24"/>
              </w:rPr>
              <w:t>2</w:t>
            </w:r>
            <w:r w:rsidRPr="00CE3A97">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705544"/>
      <w:docPartObj>
        <w:docPartGallery w:val="Page Numbers (Bottom of Page)"/>
        <w:docPartUnique/>
      </w:docPartObj>
    </w:sdtPr>
    <w:sdtContent>
      <w:sdt>
        <w:sdtPr>
          <w:id w:val="-1769616900"/>
          <w:docPartObj>
            <w:docPartGallery w:val="Page Numbers (Top of Page)"/>
            <w:docPartUnique/>
          </w:docPartObj>
        </w:sdtPr>
        <w:sdtContent>
          <w:p w14:paraId="46737336" w14:textId="77777777" w:rsidR="00CE3A97" w:rsidRDefault="00CE3A97" w:rsidP="00BA6A21">
            <w:pPr>
              <w:jc w:val="right"/>
            </w:pPr>
            <w:r>
              <w:t xml:space="preserve">Pagina </w:t>
            </w:r>
            <w:r w:rsidRPr="00CE3A97">
              <w:rPr>
                <w:b/>
                <w:bCs/>
                <w:sz w:val="24"/>
                <w:szCs w:val="24"/>
              </w:rPr>
              <w:fldChar w:fldCharType="begin"/>
            </w:r>
            <w:r w:rsidRPr="00CE3A97">
              <w:rPr>
                <w:b/>
                <w:bCs/>
              </w:rPr>
              <w:instrText>PAGE</w:instrText>
            </w:r>
            <w:r w:rsidRPr="00CE3A97">
              <w:rPr>
                <w:b/>
                <w:bCs/>
                <w:sz w:val="24"/>
                <w:szCs w:val="24"/>
              </w:rPr>
              <w:fldChar w:fldCharType="separate"/>
            </w:r>
            <w:r w:rsidRPr="00CE3A97">
              <w:rPr>
                <w:b/>
                <w:bCs/>
              </w:rPr>
              <w:t>2</w:t>
            </w:r>
            <w:r w:rsidRPr="00CE3A97">
              <w:rPr>
                <w:b/>
                <w:bCs/>
                <w:sz w:val="24"/>
                <w:szCs w:val="24"/>
              </w:rPr>
              <w:fldChar w:fldCharType="end"/>
            </w:r>
            <w:r>
              <w:t xml:space="preserve"> van </w:t>
            </w:r>
            <w:r w:rsidRPr="00CE3A97">
              <w:rPr>
                <w:b/>
                <w:bCs/>
                <w:sz w:val="24"/>
                <w:szCs w:val="24"/>
              </w:rPr>
              <w:fldChar w:fldCharType="begin"/>
            </w:r>
            <w:r w:rsidRPr="00CE3A97">
              <w:rPr>
                <w:b/>
                <w:bCs/>
              </w:rPr>
              <w:instrText>NUMPAGES</w:instrText>
            </w:r>
            <w:r w:rsidRPr="00CE3A97">
              <w:rPr>
                <w:b/>
                <w:bCs/>
                <w:sz w:val="24"/>
                <w:szCs w:val="24"/>
              </w:rPr>
              <w:fldChar w:fldCharType="separate"/>
            </w:r>
            <w:r w:rsidRPr="00CE3A97">
              <w:rPr>
                <w:b/>
                <w:bCs/>
              </w:rPr>
              <w:t>2</w:t>
            </w:r>
            <w:r w:rsidRPr="00CE3A97">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22B2" w14:textId="77777777" w:rsidR="00D818F6" w:rsidRDefault="00D818F6" w:rsidP="00BC332C">
      <w:r>
        <w:separator/>
      </w:r>
    </w:p>
  </w:footnote>
  <w:footnote w:type="continuationSeparator" w:id="0">
    <w:p w14:paraId="6D8F5E20" w14:textId="77777777" w:rsidR="00D818F6" w:rsidRDefault="00D818F6" w:rsidP="00BC3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81740" w14:textId="77777777" w:rsidR="00CE3A97" w:rsidRDefault="00CE3A97">
    <w:pPr>
      <w:pStyle w:val="Koptekst"/>
    </w:pPr>
    <w:r>
      <w:rPr>
        <w:noProof/>
      </w:rPr>
      <w:drawing>
        <wp:anchor distT="0" distB="0" distL="114300" distR="114300" simplePos="0" relativeHeight="251666432" behindDoc="0" locked="0" layoutInCell="1" allowOverlap="1" wp14:anchorId="324F7612" wp14:editId="2D71673C">
          <wp:simplePos x="0" y="0"/>
          <wp:positionH relativeFrom="column">
            <wp:posOffset>-466383</wp:posOffset>
          </wp:positionH>
          <wp:positionV relativeFrom="paragraph">
            <wp:posOffset>1270</wp:posOffset>
          </wp:positionV>
          <wp:extent cx="1525270" cy="304800"/>
          <wp:effectExtent l="0" t="0" r="0" b="0"/>
          <wp:wrapSquare wrapText="bothSides"/>
          <wp:docPr id="404802665"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802665" name="Afbeelding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270" cy="304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2CBB" w14:textId="77777777" w:rsidR="00CE3A97" w:rsidRDefault="000A4A28" w:rsidP="00CE3A97">
    <w:pPr>
      <w:pStyle w:val="Koptekst"/>
    </w:pPr>
    <w:r>
      <w:rPr>
        <w:noProof/>
      </w:rPr>
      <w:drawing>
        <wp:anchor distT="0" distB="0" distL="114300" distR="114300" simplePos="0" relativeHeight="251663360" behindDoc="0" locked="0" layoutInCell="1" allowOverlap="1" wp14:anchorId="72922257" wp14:editId="6B3C50A0">
          <wp:simplePos x="0" y="0"/>
          <wp:positionH relativeFrom="leftMargin">
            <wp:posOffset>190500</wp:posOffset>
          </wp:positionH>
          <wp:positionV relativeFrom="paragraph">
            <wp:posOffset>12700</wp:posOffset>
          </wp:positionV>
          <wp:extent cx="617220" cy="411480"/>
          <wp:effectExtent l="0" t="0" r="0" b="7620"/>
          <wp:wrapSquare wrapText="bothSides"/>
          <wp:docPr id="1238940723" name="Afbeelding 4" descr="Afbeelding met Lila, paars,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112240" name="Afbeelding 4" descr="Afbeelding met Lila, paars, Graphics,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33BB">
      <w:rPr>
        <w:noProof/>
      </w:rPr>
      <w:drawing>
        <wp:anchor distT="0" distB="0" distL="114300" distR="114300" simplePos="0" relativeHeight="251664384" behindDoc="0" locked="0" layoutInCell="1" allowOverlap="1" wp14:anchorId="03EDEF0F" wp14:editId="59F8B956">
          <wp:simplePos x="0" y="0"/>
          <wp:positionH relativeFrom="margin">
            <wp:posOffset>-22225</wp:posOffset>
          </wp:positionH>
          <wp:positionV relativeFrom="paragraph">
            <wp:posOffset>-75565</wp:posOffset>
          </wp:positionV>
          <wp:extent cx="1868170" cy="861060"/>
          <wp:effectExtent l="0" t="0" r="0" b="0"/>
          <wp:wrapSquare wrapText="bothSides"/>
          <wp:docPr id="775771890" name="Afbeelding 5" descr="Facultaire Studentenraad, Faculteit der Natuurwetenschappen, Wiskunde en Infor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71890" name="Afbeelding 5" descr="Facultaire Studentenraad, Faculteit der Natuurwetenschappen, Wiskunde en Informatic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817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6A45">
      <w:rPr>
        <w:noProof/>
      </w:rPr>
      <mc:AlternateContent>
        <mc:Choice Requires="wps">
          <w:drawing>
            <wp:anchor distT="0" distB="0" distL="0" distR="0" simplePos="0" relativeHeight="251665408" behindDoc="1" locked="0" layoutInCell="1" allowOverlap="1" wp14:anchorId="35EAFC7F" wp14:editId="12E56F54">
              <wp:simplePos x="0" y="0"/>
              <wp:positionH relativeFrom="margin">
                <wp:posOffset>4397375</wp:posOffset>
              </wp:positionH>
              <wp:positionV relativeFrom="margin">
                <wp:posOffset>-952500</wp:posOffset>
              </wp:positionV>
              <wp:extent cx="1469390" cy="1404620"/>
              <wp:effectExtent l="0" t="0" r="0" b="0"/>
              <wp:wrapTight wrapText="left">
                <wp:wrapPolygon edited="0">
                  <wp:start x="840" y="0"/>
                  <wp:lineTo x="840" y="21368"/>
                  <wp:lineTo x="20723" y="21368"/>
                  <wp:lineTo x="20723" y="0"/>
                  <wp:lineTo x="840" y="0"/>
                </wp:wrapPolygon>
              </wp:wrapTight>
              <wp:docPr id="99557655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1404620"/>
                      </a:xfrm>
                      <a:prstGeom prst="rect">
                        <a:avLst/>
                      </a:prstGeom>
                      <a:noFill/>
                      <a:ln w="9525">
                        <a:noFill/>
                        <a:miter lim="800000"/>
                        <a:headEnd/>
                        <a:tailEnd/>
                      </a:ln>
                    </wps:spPr>
                    <wps:txbx>
                      <w:txbxContent>
                        <w:sdt>
                          <w:sdtPr>
                            <w:rPr>
                              <w:b/>
                              <w:bCs/>
                              <w:color w:val="751B68"/>
                              <w:sz w:val="22"/>
                              <w:szCs w:val="22"/>
                            </w:rPr>
                            <w:id w:val="-1117521985"/>
                            <w:lock w:val="contentLocked"/>
                            <w:placeholder>
                              <w:docPart w:val="B26781AD45C147E7AEA9BF260A7DACFE"/>
                            </w:placeholder>
                            <w:group/>
                          </w:sdtPr>
                          <w:sdtEndPr>
                            <w:rPr>
                              <w:b w:val="0"/>
                              <w:bCs w:val="0"/>
                              <w:color w:val="auto"/>
                              <w:sz w:val="16"/>
                              <w:szCs w:val="16"/>
                              <w:lang w:val="en-GB"/>
                            </w:rPr>
                          </w:sdtEndPr>
                          <w:sdtContent>
                            <w:sdt>
                              <w:sdtPr>
                                <w:rPr>
                                  <w:b/>
                                  <w:bCs/>
                                  <w:color w:val="751B68"/>
                                  <w:sz w:val="22"/>
                                  <w:szCs w:val="22"/>
                                </w:rPr>
                                <w:alias w:val="Onderdeel"/>
                                <w:tag w:val="Onderdeel"/>
                                <w:id w:val="288710724"/>
                                <w:placeholder>
                                  <w:docPart w:val="B26781AD45C147E7AEA9BF260A7DACFE"/>
                                </w:placeholder>
                              </w:sdtPr>
                              <w:sdtContent>
                                <w:p w14:paraId="06EC9F2B" w14:textId="6E7DDD72" w:rsidR="005F5A4D" w:rsidRPr="005F5A4D" w:rsidRDefault="009206ED" w:rsidP="00CE3A97">
                                  <w:pPr>
                                    <w:jc w:val="right"/>
                                    <w:rPr>
                                      <w:b/>
                                      <w:bCs/>
                                      <w:color w:val="751B68"/>
                                      <w:sz w:val="22"/>
                                      <w:szCs w:val="22"/>
                                    </w:rPr>
                                  </w:pPr>
                                  <w:r>
                                    <w:rPr>
                                      <w:b/>
                                      <w:bCs/>
                                      <w:color w:val="751B68"/>
                                      <w:sz w:val="22"/>
                                      <w:szCs w:val="22"/>
                                    </w:rPr>
                                    <w:t>Dagelijks Bestuur</w:t>
                                  </w:r>
                                </w:p>
                              </w:sdtContent>
                            </w:sdt>
                            <w:p w14:paraId="3EA2EA32" w14:textId="77777777" w:rsidR="00CE3A97" w:rsidRPr="00A96B48" w:rsidRDefault="00A96B48" w:rsidP="00CE3A97">
                              <w:pPr>
                                <w:jc w:val="right"/>
                                <w:rPr>
                                  <w:sz w:val="16"/>
                                  <w:szCs w:val="16"/>
                                  <w:lang w:val="en-US"/>
                                </w:rPr>
                              </w:pPr>
                              <w:r w:rsidRPr="00A96B48">
                                <w:rPr>
                                  <w:sz w:val="16"/>
                                  <w:szCs w:val="16"/>
                                  <w:lang w:val="en-US"/>
                                </w:rPr>
                                <w:t>Ka</w:t>
                              </w:r>
                              <w:r>
                                <w:rPr>
                                  <w:sz w:val="16"/>
                                  <w:szCs w:val="16"/>
                                  <w:lang w:val="en-US"/>
                                </w:rPr>
                                <w:t>mer A0.10</w:t>
                              </w:r>
                              <w:r w:rsidRPr="00A96B48">
                                <w:rPr>
                                  <w:sz w:val="16"/>
                                  <w:szCs w:val="16"/>
                                  <w:lang w:val="en-US"/>
                                </w:rPr>
                                <w:br/>
                              </w:r>
                              <w:r w:rsidR="00CE3A97" w:rsidRPr="00A96B48">
                                <w:rPr>
                                  <w:sz w:val="16"/>
                                  <w:szCs w:val="16"/>
                                  <w:lang w:val="en-US"/>
                                </w:rPr>
                                <w:t>Science Park 904</w:t>
                              </w:r>
                              <w:r w:rsidR="00CE3A97" w:rsidRPr="00A96B48">
                                <w:rPr>
                                  <w:sz w:val="16"/>
                                  <w:szCs w:val="16"/>
                                  <w:lang w:val="en-US"/>
                                </w:rPr>
                                <w:br/>
                                <w:t>1098 XH Amsterdam</w:t>
                              </w:r>
                            </w:p>
                            <w:p w14:paraId="0AFF5523" w14:textId="77777777" w:rsidR="00CE3A97" w:rsidRPr="00BC332C" w:rsidRDefault="00CE3A97" w:rsidP="00CE3A97">
                              <w:pPr>
                                <w:jc w:val="right"/>
                                <w:rPr>
                                  <w:sz w:val="16"/>
                                  <w:szCs w:val="16"/>
                                </w:rPr>
                              </w:pPr>
                              <w:r w:rsidRPr="0064303B">
                                <w:rPr>
                                  <w:sz w:val="16"/>
                                  <w:szCs w:val="16"/>
                                </w:rPr>
                                <w:t>Postbus 94214</w:t>
                              </w:r>
                              <w:r w:rsidRPr="0064303B">
                                <w:rPr>
                                  <w:sz w:val="16"/>
                                  <w:szCs w:val="16"/>
                                </w:rPr>
                                <w:br/>
                              </w:r>
                              <w:r w:rsidRPr="00BC332C">
                                <w:rPr>
                                  <w:sz w:val="16"/>
                                  <w:szCs w:val="16"/>
                                </w:rPr>
                                <w:t>1090 GE Amsterdam</w:t>
                              </w:r>
                            </w:p>
                            <w:p w14:paraId="0071D272" w14:textId="77777777" w:rsidR="00CE3A97" w:rsidRPr="009206ED" w:rsidRDefault="00CE3A97" w:rsidP="00CE3A97">
                              <w:pPr>
                                <w:jc w:val="right"/>
                                <w:rPr>
                                  <w:sz w:val="16"/>
                                  <w:szCs w:val="16"/>
                                </w:rPr>
                              </w:pPr>
                              <w:r w:rsidRPr="00BC332C">
                                <w:rPr>
                                  <w:sz w:val="16"/>
                                  <w:szCs w:val="16"/>
                                  <w:lang w:val="en-GB"/>
                                </w:rPr>
                                <w:t xml:space="preserve">T </w:t>
                              </w:r>
                              <w:r w:rsidR="006B7F8C">
                                <w:rPr>
                                  <w:sz w:val="16"/>
                                  <w:szCs w:val="16"/>
                                  <w:lang w:val="en-GB"/>
                                </w:rPr>
                                <w:t>(</w:t>
                              </w:r>
                              <w:r w:rsidRPr="00BC332C">
                                <w:rPr>
                                  <w:sz w:val="16"/>
                                  <w:szCs w:val="16"/>
                                  <w:lang w:val="en-GB"/>
                                </w:rPr>
                                <w:t>020</w:t>
                              </w:r>
                              <w:r w:rsidR="006B7F8C">
                                <w:rPr>
                                  <w:sz w:val="16"/>
                                  <w:szCs w:val="16"/>
                                  <w:lang w:val="en-GB"/>
                                </w:rPr>
                                <w:t>)</w:t>
                              </w:r>
                              <w:r w:rsidRPr="00BC332C">
                                <w:rPr>
                                  <w:sz w:val="16"/>
                                  <w:szCs w:val="16"/>
                                  <w:lang w:val="en-GB"/>
                                </w:rPr>
                                <w:t xml:space="preserve"> 525 5878</w:t>
                              </w:r>
                              <w:r w:rsidRPr="00BC332C">
                                <w:rPr>
                                  <w:sz w:val="16"/>
                                  <w:szCs w:val="16"/>
                                  <w:lang w:val="en-GB"/>
                                </w:rPr>
                                <w:br/>
                              </w:r>
                              <w:sdt>
                                <w:sdtPr>
                                  <w:rPr>
                                    <w:sz w:val="16"/>
                                    <w:szCs w:val="16"/>
                                    <w:lang w:val="en-GB"/>
                                  </w:rPr>
                                  <w:alias w:val="E-mailadres"/>
                                  <w:tag w:val="E-mailadres"/>
                                  <w:id w:val="316085655"/>
                                  <w:placeholder>
                                    <w:docPart w:val="B26781AD45C147E7AEA9BF260A7DACFE"/>
                                  </w:placeholder>
                                </w:sdtPr>
                                <w:sdtContent>
                                  <w:r w:rsidRPr="009206ED">
                                    <w:rPr>
                                      <w:sz w:val="16"/>
                                      <w:szCs w:val="16"/>
                                    </w:rPr>
                                    <w:t>fnwi@studentenraad.nl</w:t>
                                  </w:r>
                                </w:sdtContent>
                              </w:sdt>
                              <w:r w:rsidRPr="00BC332C">
                                <w:rPr>
                                  <w:sz w:val="16"/>
                                  <w:szCs w:val="16"/>
                                  <w:lang w:val="en-GB"/>
                                </w:rPr>
                                <w:br/>
                                <w:t>studentenraad.nl/fnwi</w:t>
                              </w:r>
                            </w:p>
                          </w:sdtContent>
                        </w:sdt>
                        <w:p w14:paraId="29A311C4" w14:textId="77777777" w:rsidR="00CE3A97" w:rsidRPr="009206ED" w:rsidRDefault="00CE3A97" w:rsidP="00CE3A9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EAFC7F" id="_x0000_t202" coordsize="21600,21600" o:spt="202" path="m,l,21600r21600,l21600,xe">
              <v:stroke joinstyle="miter"/>
              <v:path gradientshapeok="t" o:connecttype="rect"/>
            </v:shapetype>
            <v:shape id="Tekstvak 2" o:spid="_x0000_s1026" type="#_x0000_t202" style="position:absolute;margin-left:346.25pt;margin-top:-75pt;width:115.7pt;height:110.6pt;z-index:-251651072;visibility:visible;mso-wrap-style:square;mso-width-percent:0;mso-height-percent:200;mso-wrap-distance-left:0;mso-wrap-distance-top:0;mso-wrap-distance-right:0;mso-wrap-distance-bottom:0;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" filled="f" stroked="f">
              <v:textbox style="mso-fit-shape-to-text:t">
                <w:txbxContent>
                  <w:sdt>
                    <w:sdtPr>
                      <w:rPr>
                        <w:b/>
                        <w:bCs/>
                        <w:color w:val="751B68"/>
                        <w:sz w:val="22"/>
                        <w:szCs w:val="22"/>
                      </w:rPr>
                      <w:id w:val="-1117521985"/>
                      <w:lock w:val="contentLocked"/>
                      <w:placeholder>
                        <w:docPart w:val="B26781AD45C147E7AEA9BF260A7DACFE"/>
                      </w:placeholder>
                      <w:group/>
                    </w:sdtPr>
                    <w:sdtEndPr>
                      <w:rPr>
                        <w:b w:val="0"/>
                        <w:bCs w:val="0"/>
                        <w:color w:val="auto"/>
                        <w:sz w:val="16"/>
                        <w:szCs w:val="16"/>
                        <w:lang w:val="en-GB"/>
                      </w:rPr>
                    </w:sdtEndPr>
                    <w:sdtContent>
                      <w:sdt>
                        <w:sdtPr>
                          <w:rPr>
                            <w:b/>
                            <w:bCs/>
                            <w:color w:val="751B68"/>
                            <w:sz w:val="22"/>
                            <w:szCs w:val="22"/>
                          </w:rPr>
                          <w:alias w:val="Onderdeel"/>
                          <w:tag w:val="Onderdeel"/>
                          <w:id w:val="288710724"/>
                          <w:placeholder>
                            <w:docPart w:val="B26781AD45C147E7AEA9BF260A7DACFE"/>
                          </w:placeholder>
                        </w:sdtPr>
                        <w:sdtContent>
                          <w:p w14:paraId="06EC9F2B" w14:textId="6E7DDD72" w:rsidR="005F5A4D" w:rsidRPr="005F5A4D" w:rsidRDefault="009206ED" w:rsidP="00CE3A97">
                            <w:pPr>
                              <w:jc w:val="right"/>
                              <w:rPr>
                                <w:b/>
                                <w:bCs/>
                                <w:color w:val="751B68"/>
                                <w:sz w:val="22"/>
                                <w:szCs w:val="22"/>
                              </w:rPr>
                            </w:pPr>
                            <w:r>
                              <w:rPr>
                                <w:b/>
                                <w:bCs/>
                                <w:color w:val="751B68"/>
                                <w:sz w:val="22"/>
                                <w:szCs w:val="22"/>
                              </w:rPr>
                              <w:t>Dagelijks Bestuur</w:t>
                            </w:r>
                          </w:p>
                        </w:sdtContent>
                      </w:sdt>
                      <w:p w14:paraId="3EA2EA32" w14:textId="77777777" w:rsidR="00CE3A97" w:rsidRPr="00A96B48" w:rsidRDefault="00A96B48" w:rsidP="00CE3A97">
                        <w:pPr>
                          <w:jc w:val="right"/>
                          <w:rPr>
                            <w:sz w:val="16"/>
                            <w:szCs w:val="16"/>
                            <w:lang w:val="en-US"/>
                          </w:rPr>
                        </w:pPr>
                        <w:r w:rsidRPr="00A96B48">
                          <w:rPr>
                            <w:sz w:val="16"/>
                            <w:szCs w:val="16"/>
                            <w:lang w:val="en-US"/>
                          </w:rPr>
                          <w:t>Ka</w:t>
                        </w:r>
                        <w:r>
                          <w:rPr>
                            <w:sz w:val="16"/>
                            <w:szCs w:val="16"/>
                            <w:lang w:val="en-US"/>
                          </w:rPr>
                          <w:t>mer A0.10</w:t>
                        </w:r>
                        <w:r w:rsidRPr="00A96B48">
                          <w:rPr>
                            <w:sz w:val="16"/>
                            <w:szCs w:val="16"/>
                            <w:lang w:val="en-US"/>
                          </w:rPr>
                          <w:br/>
                        </w:r>
                        <w:r w:rsidR="00CE3A97" w:rsidRPr="00A96B48">
                          <w:rPr>
                            <w:sz w:val="16"/>
                            <w:szCs w:val="16"/>
                            <w:lang w:val="en-US"/>
                          </w:rPr>
                          <w:t>Science Park 904</w:t>
                        </w:r>
                        <w:r w:rsidR="00CE3A97" w:rsidRPr="00A96B48">
                          <w:rPr>
                            <w:sz w:val="16"/>
                            <w:szCs w:val="16"/>
                            <w:lang w:val="en-US"/>
                          </w:rPr>
                          <w:br/>
                          <w:t>1098 XH Amsterdam</w:t>
                        </w:r>
                      </w:p>
                      <w:p w14:paraId="0AFF5523" w14:textId="77777777" w:rsidR="00CE3A97" w:rsidRPr="00BC332C" w:rsidRDefault="00CE3A97" w:rsidP="00CE3A97">
                        <w:pPr>
                          <w:jc w:val="right"/>
                          <w:rPr>
                            <w:sz w:val="16"/>
                            <w:szCs w:val="16"/>
                          </w:rPr>
                        </w:pPr>
                        <w:r w:rsidRPr="0064303B">
                          <w:rPr>
                            <w:sz w:val="16"/>
                            <w:szCs w:val="16"/>
                          </w:rPr>
                          <w:t>Postbus 94214</w:t>
                        </w:r>
                        <w:r w:rsidRPr="0064303B">
                          <w:rPr>
                            <w:sz w:val="16"/>
                            <w:szCs w:val="16"/>
                          </w:rPr>
                          <w:br/>
                        </w:r>
                        <w:r w:rsidRPr="00BC332C">
                          <w:rPr>
                            <w:sz w:val="16"/>
                            <w:szCs w:val="16"/>
                          </w:rPr>
                          <w:t>1090 GE Amsterdam</w:t>
                        </w:r>
                      </w:p>
                      <w:p w14:paraId="0071D272" w14:textId="77777777" w:rsidR="00CE3A97" w:rsidRPr="009206ED" w:rsidRDefault="00CE3A97" w:rsidP="00CE3A97">
                        <w:pPr>
                          <w:jc w:val="right"/>
                          <w:rPr>
                            <w:sz w:val="16"/>
                            <w:szCs w:val="16"/>
                          </w:rPr>
                        </w:pPr>
                        <w:r w:rsidRPr="00BC332C">
                          <w:rPr>
                            <w:sz w:val="16"/>
                            <w:szCs w:val="16"/>
                            <w:lang w:val="en-GB"/>
                          </w:rPr>
                          <w:t xml:space="preserve">T </w:t>
                        </w:r>
                        <w:r w:rsidR="006B7F8C">
                          <w:rPr>
                            <w:sz w:val="16"/>
                            <w:szCs w:val="16"/>
                            <w:lang w:val="en-GB"/>
                          </w:rPr>
                          <w:t>(</w:t>
                        </w:r>
                        <w:r w:rsidRPr="00BC332C">
                          <w:rPr>
                            <w:sz w:val="16"/>
                            <w:szCs w:val="16"/>
                            <w:lang w:val="en-GB"/>
                          </w:rPr>
                          <w:t>020</w:t>
                        </w:r>
                        <w:r w:rsidR="006B7F8C">
                          <w:rPr>
                            <w:sz w:val="16"/>
                            <w:szCs w:val="16"/>
                            <w:lang w:val="en-GB"/>
                          </w:rPr>
                          <w:t>)</w:t>
                        </w:r>
                        <w:r w:rsidRPr="00BC332C">
                          <w:rPr>
                            <w:sz w:val="16"/>
                            <w:szCs w:val="16"/>
                            <w:lang w:val="en-GB"/>
                          </w:rPr>
                          <w:t xml:space="preserve"> 525 5878</w:t>
                        </w:r>
                        <w:r w:rsidRPr="00BC332C">
                          <w:rPr>
                            <w:sz w:val="16"/>
                            <w:szCs w:val="16"/>
                            <w:lang w:val="en-GB"/>
                          </w:rPr>
                          <w:br/>
                        </w:r>
                        <w:sdt>
                          <w:sdtPr>
                            <w:rPr>
                              <w:sz w:val="16"/>
                              <w:szCs w:val="16"/>
                              <w:lang w:val="en-GB"/>
                            </w:rPr>
                            <w:alias w:val="E-mailadres"/>
                            <w:tag w:val="E-mailadres"/>
                            <w:id w:val="316085655"/>
                            <w:placeholder>
                              <w:docPart w:val="B26781AD45C147E7AEA9BF260A7DACFE"/>
                            </w:placeholder>
                          </w:sdtPr>
                          <w:sdtContent>
                            <w:r w:rsidRPr="009206ED">
                              <w:rPr>
                                <w:sz w:val="16"/>
                                <w:szCs w:val="16"/>
                              </w:rPr>
                              <w:t>fnwi@studentenraad.nl</w:t>
                            </w:r>
                          </w:sdtContent>
                        </w:sdt>
                        <w:r w:rsidRPr="00BC332C">
                          <w:rPr>
                            <w:sz w:val="16"/>
                            <w:szCs w:val="16"/>
                            <w:lang w:val="en-GB"/>
                          </w:rPr>
                          <w:br/>
                          <w:t>studentenraad.nl/fnwi</w:t>
                        </w:r>
                      </w:p>
                    </w:sdtContent>
                  </w:sdt>
                  <w:p w14:paraId="29A311C4" w14:textId="77777777" w:rsidR="00CE3A97" w:rsidRPr="009206ED" w:rsidRDefault="00CE3A97" w:rsidP="00CE3A97"/>
                </w:txbxContent>
              </v:textbox>
              <w10:wrap type="tight" side="left" anchorx="margin" anchory="margin"/>
            </v:shape>
          </w:pict>
        </mc:Fallback>
      </mc:AlternateContent>
    </w:r>
  </w:p>
  <w:p w14:paraId="2310DFF8" w14:textId="77777777" w:rsidR="00CE3A97" w:rsidRDefault="00CE3A9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E119F"/>
    <w:multiLevelType w:val="hybridMultilevel"/>
    <w:tmpl w:val="D608857A"/>
    <w:lvl w:ilvl="0" w:tplc="452ABBD2">
      <w:numFmt w:val="bullet"/>
      <w:lvlText w:val="-"/>
      <w:lvlJc w:val="left"/>
      <w:pPr>
        <w:ind w:left="720" w:hanging="360"/>
      </w:pPr>
      <w:rPr>
        <w:rFonts w:ascii="Cambria" w:eastAsiaTheme="minorEastAsia" w:hAnsi="Cambria"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42A50172"/>
    <w:multiLevelType w:val="hybridMultilevel"/>
    <w:tmpl w:val="0BF298DC"/>
    <w:lvl w:ilvl="0" w:tplc="882EAECA">
      <w:start w:val="1090"/>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67331386">
    <w:abstractNumId w:val="1"/>
  </w:num>
  <w:num w:numId="2" w16cid:durableId="486364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6ED"/>
    <w:rsid w:val="00025038"/>
    <w:rsid w:val="000550B2"/>
    <w:rsid w:val="00064210"/>
    <w:rsid w:val="000A4A28"/>
    <w:rsid w:val="000A7CF2"/>
    <w:rsid w:val="00127C86"/>
    <w:rsid w:val="00153B65"/>
    <w:rsid w:val="001727F5"/>
    <w:rsid w:val="001C0C30"/>
    <w:rsid w:val="001F3CE8"/>
    <w:rsid w:val="0022524D"/>
    <w:rsid w:val="0022680E"/>
    <w:rsid w:val="002333BB"/>
    <w:rsid w:val="002717AF"/>
    <w:rsid w:val="002A1F17"/>
    <w:rsid w:val="00305D1F"/>
    <w:rsid w:val="003465B4"/>
    <w:rsid w:val="003663B6"/>
    <w:rsid w:val="00435F33"/>
    <w:rsid w:val="004506CB"/>
    <w:rsid w:val="004A0979"/>
    <w:rsid w:val="004A54D1"/>
    <w:rsid w:val="00530092"/>
    <w:rsid w:val="005545C4"/>
    <w:rsid w:val="0056484B"/>
    <w:rsid w:val="005A4F6D"/>
    <w:rsid w:val="005D1528"/>
    <w:rsid w:val="005F5A4D"/>
    <w:rsid w:val="0064303B"/>
    <w:rsid w:val="00676CC9"/>
    <w:rsid w:val="006B7F8C"/>
    <w:rsid w:val="006C0CB8"/>
    <w:rsid w:val="00713746"/>
    <w:rsid w:val="00745A37"/>
    <w:rsid w:val="00773A72"/>
    <w:rsid w:val="007F4E27"/>
    <w:rsid w:val="008462DD"/>
    <w:rsid w:val="008A126D"/>
    <w:rsid w:val="008C0F85"/>
    <w:rsid w:val="008C3860"/>
    <w:rsid w:val="008C51CB"/>
    <w:rsid w:val="00903538"/>
    <w:rsid w:val="009206ED"/>
    <w:rsid w:val="009261A2"/>
    <w:rsid w:val="009C6A45"/>
    <w:rsid w:val="00A25EA1"/>
    <w:rsid w:val="00A27374"/>
    <w:rsid w:val="00A86812"/>
    <w:rsid w:val="00A923A6"/>
    <w:rsid w:val="00A96B48"/>
    <w:rsid w:val="00AA60A1"/>
    <w:rsid w:val="00AC090B"/>
    <w:rsid w:val="00AE49DE"/>
    <w:rsid w:val="00AF48C0"/>
    <w:rsid w:val="00B42729"/>
    <w:rsid w:val="00B8290B"/>
    <w:rsid w:val="00BA6A21"/>
    <w:rsid w:val="00BC332C"/>
    <w:rsid w:val="00C75D94"/>
    <w:rsid w:val="00C951D5"/>
    <w:rsid w:val="00CE3A97"/>
    <w:rsid w:val="00CF5ABD"/>
    <w:rsid w:val="00D24912"/>
    <w:rsid w:val="00D425D3"/>
    <w:rsid w:val="00D818F6"/>
    <w:rsid w:val="00DF037C"/>
    <w:rsid w:val="00E504F1"/>
    <w:rsid w:val="00E778F6"/>
    <w:rsid w:val="00E965AA"/>
    <w:rsid w:val="00EA52FB"/>
    <w:rsid w:val="00EE036D"/>
    <w:rsid w:val="00EE33F6"/>
    <w:rsid w:val="00F06831"/>
    <w:rsid w:val="00F237FF"/>
    <w:rsid w:val="00F474B0"/>
    <w:rsid w:val="00F57A2B"/>
    <w:rsid w:val="00F83310"/>
    <w:rsid w:val="00FC1A16"/>
    <w:rsid w:val="00FF59CE"/>
    <w:rsid w:val="1F72F11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DC676"/>
  <w15:chartTrackingRefBased/>
  <w15:docId w15:val="{BEDFC674-C319-401F-93B1-9C19AD4A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NL"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E3A97"/>
    <w:rPr>
      <w:rFonts w:ascii="Cambria" w:hAnsi="Cambria"/>
      <w:sz w:val="20"/>
      <w:szCs w:val="20"/>
    </w:rPr>
  </w:style>
  <w:style w:type="paragraph" w:styleId="Kop1">
    <w:name w:val="heading 1"/>
    <w:basedOn w:val="Standaard"/>
    <w:next w:val="Standaard"/>
    <w:link w:val="Kop1Char"/>
    <w:uiPriority w:val="9"/>
    <w:qFormat/>
    <w:rsid w:val="0064303B"/>
    <w:pPr>
      <w:outlineLvl w:val="0"/>
    </w:pPr>
    <w:rPr>
      <w:b/>
      <w:bCs/>
      <w:color w:val="751B68"/>
      <w:sz w:val="28"/>
      <w:szCs w:val="28"/>
    </w:rPr>
  </w:style>
  <w:style w:type="paragraph" w:styleId="Kop2">
    <w:name w:val="heading 2"/>
    <w:basedOn w:val="Standaard"/>
    <w:next w:val="Standaard"/>
    <w:link w:val="Kop2Char"/>
    <w:uiPriority w:val="9"/>
    <w:unhideWhenUsed/>
    <w:qFormat/>
    <w:rsid w:val="005F5A4D"/>
    <w:pPr>
      <w:outlineLvl w:val="1"/>
    </w:pPr>
    <w:rPr>
      <w:i/>
      <w:iCs/>
      <w:color w:val="751B68"/>
      <w:sz w:val="24"/>
      <w:szCs w:val="24"/>
    </w:rPr>
  </w:style>
  <w:style w:type="paragraph" w:styleId="Kop3">
    <w:name w:val="heading 3"/>
    <w:basedOn w:val="Standaard"/>
    <w:next w:val="Standaard"/>
    <w:link w:val="Kop3Char"/>
    <w:uiPriority w:val="9"/>
    <w:unhideWhenUsed/>
    <w:qFormat/>
    <w:rsid w:val="000550B2"/>
    <w:pPr>
      <w:outlineLvl w:val="2"/>
    </w:pPr>
    <w:rPr>
      <w:b/>
      <w:bCs/>
    </w:rPr>
  </w:style>
  <w:style w:type="paragraph" w:styleId="Kop4">
    <w:name w:val="heading 4"/>
    <w:basedOn w:val="Standaard"/>
    <w:next w:val="Standaard"/>
    <w:link w:val="Kop4Char"/>
    <w:uiPriority w:val="9"/>
    <w:semiHidden/>
    <w:unhideWhenUsed/>
    <w:qFormat/>
    <w:rsid w:val="002A1F1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A1F1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A1F17"/>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A1F17"/>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A1F17"/>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A1F17"/>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4303B"/>
    <w:rPr>
      <w:rFonts w:ascii="Cambria" w:hAnsi="Cambria"/>
      <w:b/>
      <w:bCs/>
      <w:color w:val="751B68"/>
      <w:sz w:val="28"/>
      <w:szCs w:val="28"/>
    </w:rPr>
  </w:style>
  <w:style w:type="character" w:customStyle="1" w:styleId="Kop2Char">
    <w:name w:val="Kop 2 Char"/>
    <w:basedOn w:val="Standaardalinea-lettertype"/>
    <w:link w:val="Kop2"/>
    <w:uiPriority w:val="9"/>
    <w:rsid w:val="005F5A4D"/>
    <w:rPr>
      <w:rFonts w:ascii="Cambria" w:hAnsi="Cambria"/>
      <w:i/>
      <w:iCs/>
      <w:color w:val="751B68"/>
      <w:sz w:val="24"/>
      <w:szCs w:val="24"/>
    </w:rPr>
  </w:style>
  <w:style w:type="character" w:customStyle="1" w:styleId="Kop3Char">
    <w:name w:val="Kop 3 Char"/>
    <w:basedOn w:val="Standaardalinea-lettertype"/>
    <w:link w:val="Kop3"/>
    <w:uiPriority w:val="9"/>
    <w:rsid w:val="000550B2"/>
    <w:rPr>
      <w:rFonts w:ascii="Cambria" w:hAnsi="Cambria"/>
      <w:b/>
      <w:bCs/>
      <w:sz w:val="20"/>
      <w:szCs w:val="20"/>
    </w:rPr>
  </w:style>
  <w:style w:type="character" w:customStyle="1" w:styleId="Kop4Char">
    <w:name w:val="Kop 4 Char"/>
    <w:basedOn w:val="Standaardalinea-lettertype"/>
    <w:link w:val="Kop4"/>
    <w:uiPriority w:val="9"/>
    <w:semiHidden/>
    <w:rsid w:val="002A1F1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A1F1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A1F1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A1F1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A1F1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A1F17"/>
    <w:rPr>
      <w:rFonts w:eastAsiaTheme="majorEastAsia" w:cstheme="majorBidi"/>
      <w:color w:val="272727" w:themeColor="text1" w:themeTint="D8"/>
    </w:rPr>
  </w:style>
  <w:style w:type="paragraph" w:styleId="Titel">
    <w:name w:val="Title"/>
    <w:basedOn w:val="Standaard"/>
    <w:next w:val="Standaard"/>
    <w:link w:val="TitelChar"/>
    <w:uiPriority w:val="10"/>
    <w:qFormat/>
    <w:rsid w:val="000A4A28"/>
    <w:pPr>
      <w:spacing w:line="240" w:lineRule="auto"/>
    </w:pPr>
    <w:rPr>
      <w:b/>
      <w:bCs/>
      <w:color w:val="751B68"/>
      <w:sz w:val="56"/>
      <w:szCs w:val="56"/>
    </w:rPr>
  </w:style>
  <w:style w:type="character" w:customStyle="1" w:styleId="TitelChar">
    <w:name w:val="Titel Char"/>
    <w:basedOn w:val="Standaardalinea-lettertype"/>
    <w:link w:val="Titel"/>
    <w:uiPriority w:val="10"/>
    <w:rsid w:val="000A4A28"/>
    <w:rPr>
      <w:rFonts w:ascii="Cambria" w:hAnsi="Cambria"/>
      <w:b/>
      <w:bCs/>
      <w:color w:val="751B68"/>
      <w:sz w:val="56"/>
      <w:szCs w:val="56"/>
    </w:rPr>
  </w:style>
  <w:style w:type="paragraph" w:styleId="Ondertitel">
    <w:name w:val="Subtitle"/>
    <w:basedOn w:val="Standaard"/>
    <w:next w:val="Standaard"/>
    <w:link w:val="OndertitelChar"/>
    <w:uiPriority w:val="11"/>
    <w:qFormat/>
    <w:rsid w:val="009261A2"/>
    <w:pPr>
      <w:numPr>
        <w:ilvl w:val="1"/>
      </w:numPr>
    </w:pPr>
    <w:rPr>
      <w:rFonts w:eastAsiaTheme="majorEastAsia" w:cstheme="majorBidi"/>
      <w:color w:val="BA8DB3"/>
      <w:spacing w:val="15"/>
      <w:sz w:val="28"/>
      <w:szCs w:val="28"/>
    </w:rPr>
  </w:style>
  <w:style w:type="character" w:customStyle="1" w:styleId="OndertitelChar">
    <w:name w:val="Ondertitel Char"/>
    <w:basedOn w:val="Standaardalinea-lettertype"/>
    <w:link w:val="Ondertitel"/>
    <w:uiPriority w:val="11"/>
    <w:rsid w:val="009261A2"/>
    <w:rPr>
      <w:rFonts w:ascii="Cambria" w:eastAsiaTheme="majorEastAsia" w:hAnsi="Cambria" w:cstheme="majorBidi"/>
      <w:color w:val="BA8DB3"/>
      <w:spacing w:val="15"/>
      <w:sz w:val="28"/>
      <w:szCs w:val="28"/>
    </w:rPr>
  </w:style>
  <w:style w:type="paragraph" w:styleId="Citaat">
    <w:name w:val="Quote"/>
    <w:basedOn w:val="Standaard"/>
    <w:next w:val="Standaard"/>
    <w:link w:val="CitaatChar"/>
    <w:uiPriority w:val="29"/>
    <w:qFormat/>
    <w:rsid w:val="002A1F1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A1F17"/>
    <w:rPr>
      <w:i/>
      <w:iCs/>
      <w:color w:val="404040" w:themeColor="text1" w:themeTint="BF"/>
    </w:rPr>
  </w:style>
  <w:style w:type="paragraph" w:styleId="Lijstalinea">
    <w:name w:val="List Paragraph"/>
    <w:basedOn w:val="Standaard"/>
    <w:uiPriority w:val="34"/>
    <w:qFormat/>
    <w:rsid w:val="002A1F17"/>
    <w:pPr>
      <w:ind w:left="720"/>
      <w:contextualSpacing/>
    </w:pPr>
  </w:style>
  <w:style w:type="character" w:styleId="Intensievebenadrukking">
    <w:name w:val="Intense Emphasis"/>
    <w:basedOn w:val="Standaardalinea-lettertype"/>
    <w:uiPriority w:val="21"/>
    <w:qFormat/>
    <w:rsid w:val="002A1F17"/>
    <w:rPr>
      <w:i/>
      <w:iCs/>
      <w:color w:val="0F4761" w:themeColor="accent1" w:themeShade="BF"/>
    </w:rPr>
  </w:style>
  <w:style w:type="paragraph" w:styleId="Duidelijkcitaat">
    <w:name w:val="Intense Quote"/>
    <w:basedOn w:val="Standaard"/>
    <w:next w:val="Standaard"/>
    <w:link w:val="DuidelijkcitaatChar"/>
    <w:uiPriority w:val="30"/>
    <w:qFormat/>
    <w:rsid w:val="002A1F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A1F17"/>
    <w:rPr>
      <w:i/>
      <w:iCs/>
      <w:color w:val="0F4761" w:themeColor="accent1" w:themeShade="BF"/>
    </w:rPr>
  </w:style>
  <w:style w:type="character" w:styleId="Intensieveverwijzing">
    <w:name w:val="Intense Reference"/>
    <w:basedOn w:val="Standaardalinea-lettertype"/>
    <w:uiPriority w:val="32"/>
    <w:qFormat/>
    <w:rsid w:val="002A1F17"/>
    <w:rPr>
      <w:b/>
      <w:bCs/>
      <w:smallCaps/>
      <w:color w:val="0F4761" w:themeColor="accent1" w:themeShade="BF"/>
      <w:spacing w:val="5"/>
    </w:rPr>
  </w:style>
  <w:style w:type="paragraph" w:styleId="Koptekst">
    <w:name w:val="header"/>
    <w:basedOn w:val="Standaard"/>
    <w:link w:val="KoptekstChar"/>
    <w:uiPriority w:val="99"/>
    <w:unhideWhenUsed/>
    <w:rsid w:val="002A1F1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A1F17"/>
  </w:style>
  <w:style w:type="paragraph" w:styleId="Voettekst">
    <w:name w:val="footer"/>
    <w:basedOn w:val="Standaard"/>
    <w:link w:val="VoettekstChar"/>
    <w:uiPriority w:val="99"/>
    <w:unhideWhenUsed/>
    <w:rsid w:val="002A1F1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A1F17"/>
  </w:style>
  <w:style w:type="character" w:styleId="Tekstvantijdelijkeaanduiding">
    <w:name w:val="Placeholder Text"/>
    <w:basedOn w:val="Standaardalinea-lettertype"/>
    <w:uiPriority w:val="99"/>
    <w:semiHidden/>
    <w:rsid w:val="0064303B"/>
    <w:rPr>
      <w:color w:val="666666"/>
    </w:rPr>
  </w:style>
  <w:style w:type="paragraph" w:styleId="Normaalweb">
    <w:name w:val="Normal (Web)"/>
    <w:basedOn w:val="Standaard"/>
    <w:uiPriority w:val="99"/>
    <w:semiHidden/>
    <w:unhideWhenUsed/>
    <w:rsid w:val="008C51CB"/>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table" w:styleId="Tabelraster">
    <w:name w:val="Table Grid"/>
    <w:basedOn w:val="Standaardtabel"/>
    <w:uiPriority w:val="39"/>
    <w:rsid w:val="00676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60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in\OneDrive%20-%20UvA\FSR%20FNWI\Huisstijl\Sjablonen\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26781AD45C147E7AEA9BF260A7DACFE"/>
        <w:category>
          <w:name w:val="Algemeen"/>
          <w:gallery w:val="placeholder"/>
        </w:category>
        <w:types>
          <w:type w:val="bbPlcHdr"/>
        </w:types>
        <w:behaviors>
          <w:behavior w:val="content"/>
        </w:behaviors>
        <w:guid w:val="{247DADAB-8E2E-4975-BEE9-69F0FD4ECCBD}"/>
      </w:docPartPr>
      <w:docPartBody>
        <w:p w:rsidR="00E504F1" w:rsidRDefault="00E504F1">
          <w:pPr>
            <w:pStyle w:val="B26781AD45C147E7AEA9BF260A7DACFE"/>
          </w:pPr>
          <w:r w:rsidRPr="005728BE">
            <w:rPr>
              <w:rStyle w:val="Tekstvantijdelijkeaanduiding"/>
            </w:rPr>
            <w:t>Klik of tik om tekst in te voeren.</w:t>
          </w:r>
        </w:p>
      </w:docPartBody>
    </w:docPart>
    <w:docPart>
      <w:docPartPr>
        <w:name w:val="50D1747F5A2248ED8B5DEA5821743215"/>
        <w:category>
          <w:name w:val="Algemeen"/>
          <w:gallery w:val="placeholder"/>
        </w:category>
        <w:types>
          <w:type w:val="bbPlcHdr"/>
        </w:types>
        <w:behaviors>
          <w:behavior w:val="content"/>
        </w:behaviors>
        <w:guid w:val="{14C56200-35D1-4642-A44F-E96CEDA03423}"/>
      </w:docPartPr>
      <w:docPartBody>
        <w:p w:rsidR="00E504F1" w:rsidRDefault="00E504F1">
          <w:pPr>
            <w:pStyle w:val="50D1747F5A2248ED8B5DEA5821743215"/>
          </w:pPr>
          <w:r w:rsidRPr="005728BE">
            <w:rPr>
              <w:rStyle w:val="Tekstvantijdelijkeaanduiding"/>
            </w:rPr>
            <w:t>Klik of tik om tekst in te voeren.</w:t>
          </w:r>
        </w:p>
      </w:docPartBody>
    </w:docPart>
    <w:docPart>
      <w:docPartPr>
        <w:name w:val="C9BC5D843D5B4A20A8B9AEFFAC9B4D4E"/>
        <w:category>
          <w:name w:val="Algemeen"/>
          <w:gallery w:val="placeholder"/>
        </w:category>
        <w:types>
          <w:type w:val="bbPlcHdr"/>
        </w:types>
        <w:behaviors>
          <w:behavior w:val="content"/>
        </w:behaviors>
        <w:guid w:val="{0AB760BD-BE12-46DE-BE0B-D928A5BCFECB}"/>
      </w:docPartPr>
      <w:docPartBody>
        <w:p w:rsidR="00E504F1" w:rsidRDefault="00E504F1">
          <w:pPr>
            <w:pStyle w:val="C9BC5D843D5B4A20A8B9AEFFAC9B4D4E"/>
          </w:pPr>
          <w:r w:rsidRPr="005728BE">
            <w:rPr>
              <w:rStyle w:val="Tekstvantijdelijkeaanduiding"/>
            </w:rPr>
            <w:t>Klik of tik om tekst in te voeren.</w:t>
          </w:r>
        </w:p>
      </w:docPartBody>
    </w:docPart>
    <w:docPart>
      <w:docPartPr>
        <w:name w:val="8428198FC5C94825A17AE9AC16ECE1D5"/>
        <w:category>
          <w:name w:val="Algemeen"/>
          <w:gallery w:val="placeholder"/>
        </w:category>
        <w:types>
          <w:type w:val="bbPlcHdr"/>
        </w:types>
        <w:behaviors>
          <w:behavior w:val="content"/>
        </w:behaviors>
        <w:guid w:val="{FC1E4E0F-B9EF-495D-A999-13FE4170DDE5}"/>
      </w:docPartPr>
      <w:docPartBody>
        <w:p w:rsidR="00E504F1" w:rsidRDefault="00E504F1">
          <w:pPr>
            <w:pStyle w:val="8428198FC5C94825A17AE9AC16ECE1D5"/>
          </w:pPr>
          <w:r w:rsidRPr="005728BE">
            <w:rPr>
              <w:rStyle w:val="Tekstvantijdelijkeaanduiding"/>
            </w:rPr>
            <w:t>Klik of tik om tekst in te voeren.</w:t>
          </w:r>
        </w:p>
      </w:docPartBody>
    </w:docPart>
    <w:docPart>
      <w:docPartPr>
        <w:name w:val="4A1EA8E62CA040A7A563F49950F586C0"/>
        <w:category>
          <w:name w:val="Algemeen"/>
          <w:gallery w:val="placeholder"/>
        </w:category>
        <w:types>
          <w:type w:val="bbPlcHdr"/>
        </w:types>
        <w:behaviors>
          <w:behavior w:val="content"/>
        </w:behaviors>
        <w:guid w:val="{8C6DE836-5943-463D-8D5A-5CBBCBC711AE}"/>
      </w:docPartPr>
      <w:docPartBody>
        <w:p w:rsidR="00E504F1" w:rsidRDefault="00E504F1">
          <w:pPr>
            <w:pStyle w:val="4A1EA8E62CA040A7A563F49950F586C0"/>
          </w:pPr>
          <w:r w:rsidRPr="005728BE">
            <w:rPr>
              <w:rStyle w:val="Tekstvantijdelijkeaanduiding"/>
            </w:rPr>
            <w:t>Klik of tik om tekst in te voeren.</w:t>
          </w:r>
        </w:p>
      </w:docPartBody>
    </w:docPart>
    <w:docPart>
      <w:docPartPr>
        <w:name w:val="9B7C20E560604C98BEA652B02D01AF8F"/>
        <w:category>
          <w:name w:val="Algemeen"/>
          <w:gallery w:val="placeholder"/>
        </w:category>
        <w:types>
          <w:type w:val="bbPlcHdr"/>
        </w:types>
        <w:behaviors>
          <w:behavior w:val="content"/>
        </w:behaviors>
        <w:guid w:val="{261491BD-46B2-4C0F-99B7-ED0461E5A5C7}"/>
      </w:docPartPr>
      <w:docPartBody>
        <w:p w:rsidR="00E504F1" w:rsidRDefault="00E504F1">
          <w:pPr>
            <w:pStyle w:val="9B7C20E560604C98BEA652B02D01AF8F"/>
          </w:pPr>
          <w:r w:rsidRPr="005728BE">
            <w:rPr>
              <w:rStyle w:val="Tekstvantijdelijkeaanduiding"/>
            </w:rPr>
            <w:t>Klik of tik om tekst in te voeren.</w:t>
          </w:r>
        </w:p>
      </w:docPartBody>
    </w:docPart>
    <w:docPart>
      <w:docPartPr>
        <w:name w:val="06490C2BDCC04049AF06E9C4A66274CB"/>
        <w:category>
          <w:name w:val="Algemeen"/>
          <w:gallery w:val="placeholder"/>
        </w:category>
        <w:types>
          <w:type w:val="bbPlcHdr"/>
        </w:types>
        <w:behaviors>
          <w:behavior w:val="content"/>
        </w:behaviors>
        <w:guid w:val="{61C13D10-3A7D-4A87-84A3-BF98BF64C7D5}"/>
      </w:docPartPr>
      <w:docPartBody>
        <w:p w:rsidR="00E504F1" w:rsidRDefault="00E504F1">
          <w:pPr>
            <w:pStyle w:val="06490C2BDCC04049AF06E9C4A66274CB"/>
          </w:pPr>
          <w:r w:rsidRPr="005728BE">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FF9"/>
    <w:rsid w:val="001E521E"/>
    <w:rsid w:val="008D5FF9"/>
    <w:rsid w:val="00B5422A"/>
    <w:rsid w:val="00CF5ABD"/>
    <w:rsid w:val="00E504F1"/>
    <w:rsid w:val="00EE33F6"/>
    <w:rsid w:val="00F0683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666666"/>
    </w:rPr>
  </w:style>
  <w:style w:type="paragraph" w:customStyle="1" w:styleId="B26781AD45C147E7AEA9BF260A7DACFE">
    <w:name w:val="B26781AD45C147E7AEA9BF260A7DACFE"/>
  </w:style>
  <w:style w:type="paragraph" w:customStyle="1" w:styleId="50D1747F5A2248ED8B5DEA5821743215">
    <w:name w:val="50D1747F5A2248ED8B5DEA5821743215"/>
  </w:style>
  <w:style w:type="paragraph" w:customStyle="1" w:styleId="C9BC5D843D5B4A20A8B9AEFFAC9B4D4E">
    <w:name w:val="C9BC5D843D5B4A20A8B9AEFFAC9B4D4E"/>
  </w:style>
  <w:style w:type="paragraph" w:customStyle="1" w:styleId="8428198FC5C94825A17AE9AC16ECE1D5">
    <w:name w:val="8428198FC5C94825A17AE9AC16ECE1D5"/>
  </w:style>
  <w:style w:type="paragraph" w:customStyle="1" w:styleId="4A1EA8E62CA040A7A563F49950F586C0">
    <w:name w:val="4A1EA8E62CA040A7A563F49950F586C0"/>
  </w:style>
  <w:style w:type="paragraph" w:customStyle="1" w:styleId="9B7C20E560604C98BEA652B02D01AF8F">
    <w:name w:val="9B7C20E560604C98BEA652B02D01AF8F"/>
  </w:style>
  <w:style w:type="paragraph" w:customStyle="1" w:styleId="06490C2BDCC04049AF06E9C4A66274CB">
    <w:name w:val="06490C2BDCC04049AF06E9C4A66274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4F53E0E-8001-49CC-B678-A09ACA9FECB3}">
  <we:reference id="f1abd87f-a3ba-42fb-91d5-100000000000" version="1.0.0.6" store="EXCatalog" storeType="EXCatalog"/>
  <we:alternateReferences>
    <we:reference id="WA104380278" version="1.0.0.6" store="nl-N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1" ma:contentTypeDescription="Een nieuw document maken." ma:contentTypeScope="" ma:versionID="4c14e538b671a5a48e80273b5711b9a5">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3b82f464d8b8920c4fec4d6dadc76544"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9A084D-01A8-4542-9F92-CD394E07E98F}">
  <ds:schemaRefs>
    <ds:schemaRef ds:uri="http://schemas.microsoft.com/office/2006/metadata/properties"/>
    <ds:schemaRef ds:uri="http://schemas.microsoft.com/office/infopath/2007/PartnerControls"/>
    <ds:schemaRef ds:uri="ce532b6b-373c-4a95-b5b3-a4a2b40c221c"/>
    <ds:schemaRef ds:uri="bfc7e68f-a23c-4b8a-9072-d20b54c93aa2"/>
  </ds:schemaRefs>
</ds:datastoreItem>
</file>

<file path=customXml/itemProps2.xml><?xml version="1.0" encoding="utf-8"?>
<ds:datastoreItem xmlns:ds="http://schemas.openxmlformats.org/officeDocument/2006/customXml" ds:itemID="{6B7CB065-CE6C-4F26-B8C0-EBD6B58D350B}">
  <ds:schemaRefs>
    <ds:schemaRef ds:uri="http://schemas.microsoft.com/sharepoint/v3/contenttype/forms"/>
  </ds:schemaRefs>
</ds:datastoreItem>
</file>

<file path=customXml/itemProps3.xml><?xml version="1.0" encoding="utf-8"?>
<ds:datastoreItem xmlns:ds="http://schemas.openxmlformats.org/officeDocument/2006/customXml" ds:itemID="{6FC6A044-4820-43FF-856E-511C6BCC2698}">
  <ds:schemaRefs>
    <ds:schemaRef ds:uri="http://schemas.openxmlformats.org/officeDocument/2006/bibliography"/>
  </ds:schemaRefs>
</ds:datastoreItem>
</file>

<file path=customXml/itemProps4.xml><?xml version="1.0" encoding="utf-8"?>
<ds:datastoreItem xmlns:ds="http://schemas.openxmlformats.org/officeDocument/2006/customXml" ds:itemID="{F59176B2-7FA7-473B-BEE2-36D501F32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32b6b-373c-4a95-b5b3-a4a2b40c221c"/>
    <ds:schemaRef ds:uri="bfc7e68f-a23c-4b8a-9072-d20b54c93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Brief</Template>
  <TotalTime>0</TotalTime>
  <Pages>2</Pages>
  <Words>832</Words>
  <Characters>4747</Characters>
  <Application>Microsoft Office Word</Application>
  <DocSecurity>0</DocSecurity>
  <Lines>39</Lines>
  <Paragraphs>11</Paragraphs>
  <ScaleCrop>false</ScaleCrop>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Wacanno</dc:creator>
  <cp:keywords/>
  <dc:description/>
  <cp:lastModifiedBy>Robin Wacanno</cp:lastModifiedBy>
  <cp:revision>14</cp:revision>
  <cp:lastPrinted>2025-04-10T10:31:00Z</cp:lastPrinted>
  <dcterms:created xsi:type="dcterms:W3CDTF">2025-04-04T15:03:00Z</dcterms:created>
  <dcterms:modified xsi:type="dcterms:W3CDTF">2025-04-10T10:31:00Z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y fmtid="{D5CDD505-2E9C-101B-9397-08002B2CF9AE}" pid="3" name="MediaServiceImageTags">
    <vt:lpwstr/>
  </property>
</Properties>
</file>